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5A" w:rsidRPr="00BC627B" w:rsidRDefault="00CB7F5A" w:rsidP="00BC627B">
      <w:pPr>
        <w:autoSpaceDE w:val="0"/>
        <w:autoSpaceDN w:val="0"/>
        <w:adjustRightInd w:val="0"/>
        <w:ind w:left="5040" w:firstLine="63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2</w:t>
      </w:r>
    </w:p>
    <w:p w:rsidR="00CB7F5A" w:rsidRPr="00BC627B" w:rsidRDefault="00CB7F5A" w:rsidP="00BC627B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CB7F5A" w:rsidRPr="00BC627B" w:rsidRDefault="00CB7F5A" w:rsidP="00BC627B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предоставления муниципальной услуги «Предоставление копий правовых актов администрации                           муниципального образования»</w:t>
      </w:r>
    </w:p>
    <w:p w:rsidR="00CB7F5A" w:rsidRDefault="00CB7F5A" w:rsidP="00BC627B">
      <w:pPr>
        <w:tabs>
          <w:tab w:val="left" w:pos="851"/>
        </w:tabs>
        <w:ind w:left="4111"/>
        <w:rPr>
          <w:rFonts w:ascii="Times New Roman" w:hAnsi="Times New Roman"/>
          <w:sz w:val="28"/>
          <w:szCs w:val="28"/>
          <w:lang w:eastAsia="ru-RU"/>
        </w:rPr>
      </w:pPr>
    </w:p>
    <w:p w:rsidR="00CB7F5A" w:rsidRPr="00BC627B" w:rsidRDefault="00CB7F5A" w:rsidP="00BC627B">
      <w:pPr>
        <w:tabs>
          <w:tab w:val="left" w:pos="851"/>
        </w:tabs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 xml:space="preserve">Главе </w:t>
      </w:r>
      <w:r>
        <w:rPr>
          <w:rFonts w:ascii="Times New Roman" w:hAnsi="Times New Roman"/>
          <w:sz w:val="28"/>
          <w:szCs w:val="28"/>
          <w:lang w:eastAsia="ru-RU"/>
        </w:rPr>
        <w:t>Тимашевского городского поселения</w:t>
      </w:r>
      <w:r w:rsidRPr="00BC627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B7F5A" w:rsidRPr="00BC627B" w:rsidRDefault="00CB7F5A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Тимашевского </w:t>
      </w:r>
      <w:r w:rsidRPr="00BC627B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BC627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B7F5A" w:rsidRPr="00BC627B" w:rsidRDefault="00CB7F5A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Н.Н. Панину</w:t>
      </w:r>
    </w:p>
    <w:p w:rsidR="00CB7F5A" w:rsidRPr="00BC627B" w:rsidRDefault="00CB7F5A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от Иванова Ивана Ивановича</w:t>
      </w:r>
    </w:p>
    <w:p w:rsidR="00CB7F5A" w:rsidRPr="00BC627B" w:rsidRDefault="00CB7F5A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_________________________________</w:t>
      </w:r>
    </w:p>
    <w:p w:rsidR="00CB7F5A" w:rsidRPr="00BC627B" w:rsidRDefault="00CB7F5A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(Ф.И.О. заявителя)</w:t>
      </w:r>
    </w:p>
    <w:p w:rsidR="00CB7F5A" w:rsidRPr="00BC627B" w:rsidRDefault="00CB7F5A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г.Тимашевск, ул.Красная, 11</w:t>
      </w:r>
    </w:p>
    <w:p w:rsidR="00CB7F5A" w:rsidRPr="00BC627B" w:rsidRDefault="00CB7F5A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BC627B">
        <w:rPr>
          <w:rFonts w:ascii="Times New Roman" w:hAnsi="Times New Roman"/>
          <w:sz w:val="28"/>
          <w:szCs w:val="28"/>
          <w:lang w:eastAsia="ru-RU"/>
        </w:rPr>
        <w:t>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</w:t>
      </w:r>
    </w:p>
    <w:p w:rsidR="00CB7F5A" w:rsidRPr="00BC627B" w:rsidRDefault="00CB7F5A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(адрес проживания)</w:t>
      </w:r>
    </w:p>
    <w:p w:rsidR="00CB7F5A" w:rsidRPr="00BC627B" w:rsidRDefault="00CB7F5A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CB7F5A" w:rsidRPr="00BC627B" w:rsidRDefault="00CB7F5A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CB7F5A" w:rsidRPr="00BC627B" w:rsidRDefault="00CB7F5A" w:rsidP="00BC627B">
      <w:pPr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заявление</w:t>
      </w:r>
    </w:p>
    <w:p w:rsidR="00CB7F5A" w:rsidRPr="00BC627B" w:rsidRDefault="00CB7F5A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CB7F5A" w:rsidRPr="00BC627B" w:rsidRDefault="00CB7F5A" w:rsidP="00BC627B">
      <w:pPr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 xml:space="preserve">Прошу представить заверенную копию постановления  администрации </w:t>
      </w:r>
      <w:r>
        <w:rPr>
          <w:rFonts w:ascii="Times New Roman" w:hAnsi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BC627B">
        <w:rPr>
          <w:rFonts w:ascii="Times New Roman" w:hAnsi="Times New Roman"/>
          <w:sz w:val="28"/>
          <w:szCs w:val="28"/>
          <w:lang w:eastAsia="ru-RU"/>
        </w:rPr>
        <w:t xml:space="preserve"> от 21 февраля 2012 года № 371 «Об утверждении порядка определения объема и условий предоставления иной субсидии – мер социальной поддержки педагогическим работникам образовательных учреждений, проживающим и работающим в сельской местности, рабочих поселках (поселках городского типа) Тимашевского района, в  виде компенсации расходов на оплату жилых помещений, отопления и освещения»  для обращения в Тимашевский районный суд.</w:t>
      </w:r>
    </w:p>
    <w:p w:rsidR="00CB7F5A" w:rsidRPr="00BC627B" w:rsidRDefault="00CB7F5A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CB7F5A" w:rsidRPr="00BC627B" w:rsidRDefault="00CB7F5A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CB7F5A" w:rsidRPr="00BC627B" w:rsidRDefault="00CB7F5A" w:rsidP="00BC627B">
      <w:pPr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 xml:space="preserve">_____________________                                </w:t>
      </w:r>
      <w:r w:rsidRPr="00BC627B">
        <w:rPr>
          <w:rFonts w:ascii="Times New Roman" w:hAnsi="Times New Roman"/>
          <w:sz w:val="28"/>
          <w:szCs w:val="28"/>
          <w:u w:val="single"/>
          <w:lang w:eastAsia="ru-RU"/>
        </w:rPr>
        <w:t>Иванов И.И.</w:t>
      </w:r>
    </w:p>
    <w:p w:rsidR="00CB7F5A" w:rsidRPr="00BC627B" w:rsidRDefault="00CB7F5A" w:rsidP="00BC627B">
      <w:pPr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 xml:space="preserve">          (подпись заявителя)</w:t>
      </w:r>
      <w:r w:rsidRPr="00BC627B">
        <w:rPr>
          <w:rFonts w:ascii="Times New Roman" w:hAnsi="Times New Roman"/>
          <w:sz w:val="28"/>
          <w:szCs w:val="28"/>
          <w:lang w:eastAsia="ru-RU"/>
        </w:rPr>
        <w:tab/>
      </w:r>
      <w:r w:rsidRPr="00BC627B">
        <w:rPr>
          <w:rFonts w:ascii="Times New Roman" w:hAnsi="Times New Roman"/>
          <w:sz w:val="28"/>
          <w:szCs w:val="28"/>
          <w:lang w:eastAsia="ru-RU"/>
        </w:rPr>
        <w:tab/>
        <w:t xml:space="preserve">        (Ф.И.О. заявителя)</w:t>
      </w:r>
    </w:p>
    <w:p w:rsidR="00CB7F5A" w:rsidRPr="00BC627B" w:rsidRDefault="00CB7F5A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CB7F5A" w:rsidRPr="00BC627B" w:rsidRDefault="00CB7F5A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CB7F5A" w:rsidRPr="00BC627B" w:rsidRDefault="00CB7F5A" w:rsidP="00BC627B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«13» февраля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sz w:val="28"/>
            <w:szCs w:val="28"/>
            <w:lang w:eastAsia="ru-RU"/>
          </w:rPr>
          <w:t xml:space="preserve">2018 </w:t>
        </w:r>
        <w:r w:rsidRPr="00BC627B">
          <w:rPr>
            <w:rFonts w:ascii="Times New Roman" w:hAnsi="Times New Roman"/>
            <w:sz w:val="28"/>
            <w:szCs w:val="28"/>
            <w:lang w:eastAsia="ru-RU"/>
          </w:rPr>
          <w:t>г</w:t>
        </w:r>
      </w:smartTag>
      <w:r w:rsidRPr="00BC627B">
        <w:rPr>
          <w:rFonts w:ascii="Times New Roman" w:hAnsi="Times New Roman"/>
          <w:sz w:val="28"/>
          <w:szCs w:val="28"/>
          <w:lang w:eastAsia="ru-RU"/>
        </w:rPr>
        <w:t>.</w:t>
      </w:r>
      <w:r w:rsidRPr="00BC627B">
        <w:rPr>
          <w:rFonts w:ascii="Times New Roman" w:hAnsi="Times New Roman"/>
          <w:sz w:val="28"/>
          <w:szCs w:val="28"/>
          <w:lang w:eastAsia="ru-RU"/>
        </w:rPr>
        <w:tab/>
      </w:r>
    </w:p>
    <w:p w:rsidR="00CB7F5A" w:rsidRPr="00BC627B" w:rsidRDefault="00CB7F5A" w:rsidP="00BC627B">
      <w:pPr>
        <w:rPr>
          <w:sz w:val="28"/>
          <w:szCs w:val="28"/>
        </w:rPr>
      </w:pPr>
    </w:p>
    <w:p w:rsidR="00CB7F5A" w:rsidRDefault="00CB7F5A" w:rsidP="00BC627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B7F5A" w:rsidRDefault="00CB7F5A" w:rsidP="00BC627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Заместитель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Тимашевского</w:t>
      </w:r>
    </w:p>
    <w:p w:rsidR="00CB7F5A" w:rsidRPr="00BC627B" w:rsidRDefault="00CB7F5A" w:rsidP="00BC627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городского поселения</w:t>
      </w:r>
    </w:p>
    <w:p w:rsidR="00CB7F5A" w:rsidRPr="00BC627B" w:rsidRDefault="00CB7F5A" w:rsidP="00BC627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Тимашевского</w:t>
      </w:r>
      <w:r w:rsidRPr="00BC627B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BC627B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В.С. Валько</w:t>
      </w:r>
    </w:p>
    <w:p w:rsidR="00CB7F5A" w:rsidRPr="00BC627B" w:rsidRDefault="00CB7F5A" w:rsidP="00BC627B">
      <w:pPr>
        <w:rPr>
          <w:sz w:val="28"/>
          <w:szCs w:val="28"/>
        </w:rPr>
      </w:pPr>
    </w:p>
    <w:sectPr w:rsidR="00CB7F5A" w:rsidRPr="00BC627B" w:rsidSect="00BC62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4BD1"/>
    <w:rsid w:val="001C1487"/>
    <w:rsid w:val="003F3C28"/>
    <w:rsid w:val="00574BD1"/>
    <w:rsid w:val="006E7FD3"/>
    <w:rsid w:val="00703E45"/>
    <w:rsid w:val="00777649"/>
    <w:rsid w:val="00A62244"/>
    <w:rsid w:val="00B71832"/>
    <w:rsid w:val="00BC627B"/>
    <w:rsid w:val="00CB7F5A"/>
    <w:rsid w:val="00D7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7B"/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202</Words>
  <Characters>1153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Лиля</cp:lastModifiedBy>
  <cp:revision>4</cp:revision>
  <dcterms:created xsi:type="dcterms:W3CDTF">2018-11-28T07:19:00Z</dcterms:created>
  <dcterms:modified xsi:type="dcterms:W3CDTF">2018-12-26T07:04:00Z</dcterms:modified>
</cp:coreProperties>
</file>